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1D10572A" w:rsidR="003D38A3" w:rsidRPr="003D38A3" w:rsidRDefault="00722565" w:rsidP="003D38A3">
                            <w:pPr>
                              <w:pStyle w:val="CourseContainedHeader"/>
                            </w:pPr>
                            <w:r>
                              <w:t>Mid-Project QA &amp; Reflection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1D10572A" w:rsidR="003D38A3" w:rsidRPr="003D38A3" w:rsidRDefault="00722565" w:rsidP="003D38A3">
                      <w:pPr>
                        <w:pStyle w:val="CourseContainedHeader"/>
                      </w:pPr>
                      <w:r>
                        <w:t>Mid-Project QA &amp; Reflection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3561F04C" w:rsidR="003D38A3" w:rsidRPr="003D38A3" w:rsidRDefault="00EC4A2C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A1725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3561F04C" w:rsidR="003D38A3" w:rsidRPr="003D38A3" w:rsidRDefault="00EC4A2C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A1725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5" w:type="dxa"/>
        <w:tblLook w:val="04A0" w:firstRow="1" w:lastRow="0" w:firstColumn="1" w:lastColumn="0" w:noHBand="0" w:noVBand="1"/>
      </w:tblPr>
      <w:tblGrid>
        <w:gridCol w:w="3823"/>
        <w:gridCol w:w="2976"/>
        <w:gridCol w:w="2836"/>
      </w:tblGrid>
      <w:tr w:rsidR="0004132C" w:rsidRPr="000A0E77" w14:paraId="2B75A497" w14:textId="74A59B69" w:rsidTr="000413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04132C" w:rsidRPr="000A0E77" w:rsidRDefault="0004132C" w:rsidP="00301451">
            <w:pPr>
              <w:pStyle w:val="TableHeadings"/>
            </w:pPr>
            <w:r>
              <w:t>Student Name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04132C" w:rsidRPr="000A0E77" w:rsidRDefault="0004132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28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04809A0" w14:textId="26B43681" w:rsidR="0004132C" w:rsidRDefault="0004132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</w:tr>
      <w:tr w:rsidR="0004132C" w:rsidRPr="000A0E77" w14:paraId="2A2C2CEE" w14:textId="2AF2C7AD" w:rsidTr="00041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04132C" w:rsidRPr="000A0E77" w:rsidRDefault="0004132C" w:rsidP="00C30650">
            <w:pPr>
              <w:pStyle w:val="TableRows"/>
            </w:pPr>
          </w:p>
        </w:tc>
        <w:tc>
          <w:tcPr>
            <w:tcW w:w="297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04132C" w:rsidRPr="000A0E77" w:rsidRDefault="0004132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EE307DF" w14:textId="77777777" w:rsidR="0004132C" w:rsidRPr="000A0E77" w:rsidRDefault="0004132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2EA83C08" w14:textId="249189DF" w:rsidR="007D00B8" w:rsidRDefault="007D00B8" w:rsidP="007D00B8">
      <w:pPr>
        <w:pStyle w:val="Heading4"/>
      </w:pPr>
      <w:r>
        <w:t>Quality Assurance (QA) Checklist</w:t>
      </w:r>
    </w:p>
    <w:p w14:paraId="365B9A71" w14:textId="03FC8AEA" w:rsidR="007D00B8" w:rsidRPr="007D00B8" w:rsidRDefault="007D00B8" w:rsidP="007D00B8">
      <w:pPr>
        <w:rPr>
          <w:lang w:eastAsia="en-AU"/>
        </w:rPr>
      </w:pPr>
      <w:r>
        <w:rPr>
          <w:lang w:eastAsia="en-AU"/>
        </w:rPr>
        <w:t xml:space="preserve">Inspect your completed parts and check for defects or issues. Use </w:t>
      </w:r>
      <w:proofErr w:type="spellStart"/>
      <w:r>
        <w:rPr>
          <w:lang w:eastAsia="en-AU"/>
        </w:rPr>
        <w:t>calipers</w:t>
      </w:r>
      <w:proofErr w:type="spellEnd"/>
      <w:r>
        <w:rPr>
          <w:lang w:eastAsia="en-AU"/>
        </w:rPr>
        <w:t>, verniers, and visual inspection.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823"/>
        <w:gridCol w:w="2905"/>
        <w:gridCol w:w="2906"/>
      </w:tblGrid>
      <w:tr w:rsidR="007D00B8" w:rsidRPr="0060387A" w14:paraId="7698700C" w14:textId="2447DBF1" w:rsidTr="007D00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B7DFF22" w14:textId="181E5F7E" w:rsidR="007D00B8" w:rsidRPr="007D00B8" w:rsidRDefault="007D00B8" w:rsidP="00176A65">
            <w:pPr>
              <w:pStyle w:val="TableHeadings"/>
            </w:pPr>
            <w:r w:rsidRPr="007D00B8">
              <w:t>Component</w:t>
            </w:r>
          </w:p>
        </w:tc>
        <w:tc>
          <w:tcPr>
            <w:tcW w:w="290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BB17AAB" w14:textId="4D814732" w:rsidR="007D00B8" w:rsidRPr="007D00B8" w:rsidRDefault="007D00B8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00B8">
              <w:t>Meet Spec? (Y/N)</w:t>
            </w:r>
          </w:p>
        </w:tc>
        <w:tc>
          <w:tcPr>
            <w:tcW w:w="29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3CD7AD9" w14:textId="26CA897F" w:rsidR="007D00B8" w:rsidRPr="007D00B8" w:rsidRDefault="007D00B8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00B8">
              <w:t>Notes / Defects Observed</w:t>
            </w:r>
          </w:p>
        </w:tc>
      </w:tr>
      <w:tr w:rsidR="007D00B8" w:rsidRPr="0060387A" w14:paraId="0A2EE91A" w14:textId="22B2BC54" w:rsidTr="007D00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000000" w:themeColor="accent6"/>
            </w:tcBorders>
            <w:shd w:val="clear" w:color="auto" w:fill="auto"/>
            <w:vAlign w:val="center"/>
          </w:tcPr>
          <w:p w14:paraId="510F85C8" w14:textId="18C29702" w:rsidR="007D00B8" w:rsidRPr="007D00B8" w:rsidRDefault="007D00B8" w:rsidP="00C30650">
            <w:pPr>
              <w:pStyle w:val="TableRows"/>
              <w:rPr>
                <w:b w:val="0"/>
                <w:bCs w:val="0"/>
              </w:rPr>
            </w:pPr>
            <w:r w:rsidRPr="007D00B8">
              <w:rPr>
                <w:b w:val="0"/>
                <w:bCs w:val="0"/>
              </w:rPr>
              <w:t>Handle Shaft Diameter</w:t>
            </w:r>
          </w:p>
        </w:tc>
        <w:tc>
          <w:tcPr>
            <w:tcW w:w="2905" w:type="dxa"/>
            <w:tcBorders>
              <w:top w:val="single" w:sz="4" w:space="0" w:color="000000" w:themeColor="accent6"/>
            </w:tcBorders>
            <w:shd w:val="clear" w:color="auto" w:fill="auto"/>
            <w:vAlign w:val="center"/>
          </w:tcPr>
          <w:p w14:paraId="5B8C1927" w14:textId="79C2B106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06" w:type="dxa"/>
            <w:tcBorders>
              <w:top w:val="single" w:sz="4" w:space="0" w:color="000000" w:themeColor="accent6"/>
            </w:tcBorders>
            <w:shd w:val="clear" w:color="auto" w:fill="auto"/>
            <w:vAlign w:val="center"/>
          </w:tcPr>
          <w:p w14:paraId="3DEFB383" w14:textId="77777777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0B8" w:rsidRPr="0060387A" w14:paraId="3B701070" w14:textId="54D70973" w:rsidTr="007D00B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44B14976" w14:textId="5E5B95FC" w:rsidR="007D00B8" w:rsidRPr="007D00B8" w:rsidRDefault="007D00B8" w:rsidP="00C30650">
            <w:pPr>
              <w:pStyle w:val="TableRows"/>
              <w:rPr>
                <w:b w:val="0"/>
                <w:bCs w:val="0"/>
              </w:rPr>
            </w:pPr>
            <w:r w:rsidRPr="007D00B8">
              <w:rPr>
                <w:b w:val="0"/>
                <w:bCs w:val="0"/>
              </w:rPr>
              <w:t>Facing Surface Flatness</w:t>
            </w:r>
          </w:p>
        </w:tc>
        <w:tc>
          <w:tcPr>
            <w:tcW w:w="2905" w:type="dxa"/>
            <w:vAlign w:val="center"/>
          </w:tcPr>
          <w:p w14:paraId="605C047D" w14:textId="72358CC5" w:rsidR="007D00B8" w:rsidRPr="007D00B8" w:rsidRDefault="007D00B8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06" w:type="dxa"/>
            <w:vAlign w:val="center"/>
          </w:tcPr>
          <w:p w14:paraId="58926C99" w14:textId="77777777" w:rsidR="007D00B8" w:rsidRPr="007D00B8" w:rsidRDefault="007D00B8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0B8" w:rsidRPr="0060387A" w14:paraId="18041BED" w14:textId="1799A15A" w:rsidTr="007D00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shd w:val="clear" w:color="auto" w:fill="auto"/>
            <w:vAlign w:val="center"/>
          </w:tcPr>
          <w:p w14:paraId="55335F32" w14:textId="3B17EAC7" w:rsidR="007D00B8" w:rsidRPr="007D00B8" w:rsidRDefault="007D00B8" w:rsidP="00C30650">
            <w:pPr>
              <w:pStyle w:val="TableRows"/>
              <w:rPr>
                <w:b w:val="0"/>
                <w:bCs w:val="0"/>
              </w:rPr>
            </w:pPr>
            <w:r w:rsidRPr="007D00B8">
              <w:rPr>
                <w:b w:val="0"/>
                <w:bCs w:val="0"/>
              </w:rPr>
              <w:t>Material Match (Head Block)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2ED7D815" w14:textId="7D85F0CD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06" w:type="dxa"/>
            <w:shd w:val="clear" w:color="auto" w:fill="auto"/>
            <w:vAlign w:val="center"/>
          </w:tcPr>
          <w:p w14:paraId="7BCFC43F" w14:textId="77777777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0B8" w:rsidRPr="0060387A" w14:paraId="7433F551" w14:textId="62D46A23" w:rsidTr="007D00B8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0B012B6" w14:textId="26379A03" w:rsidR="007D00B8" w:rsidRPr="007D00B8" w:rsidRDefault="007D00B8" w:rsidP="00C30650">
            <w:pPr>
              <w:pStyle w:val="TableRows"/>
              <w:rPr>
                <w:b w:val="0"/>
                <w:bCs w:val="0"/>
              </w:rPr>
            </w:pPr>
            <w:r w:rsidRPr="007D00B8">
              <w:rPr>
                <w:b w:val="0"/>
                <w:bCs w:val="0"/>
              </w:rPr>
              <w:t>Burrs or Sharp Edges Present</w:t>
            </w:r>
          </w:p>
        </w:tc>
        <w:tc>
          <w:tcPr>
            <w:tcW w:w="2905" w:type="dxa"/>
            <w:vAlign w:val="center"/>
          </w:tcPr>
          <w:p w14:paraId="2DCAB220" w14:textId="3CCB3621" w:rsidR="007D00B8" w:rsidRPr="007D00B8" w:rsidRDefault="007D00B8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06" w:type="dxa"/>
            <w:vAlign w:val="center"/>
          </w:tcPr>
          <w:p w14:paraId="09F8AD37" w14:textId="77777777" w:rsidR="007D00B8" w:rsidRPr="007D00B8" w:rsidRDefault="007D00B8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0B8" w:rsidRPr="0060387A" w14:paraId="204EE148" w14:textId="77777777" w:rsidTr="007D00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shd w:val="clear" w:color="auto" w:fill="auto"/>
            <w:vAlign w:val="center"/>
          </w:tcPr>
          <w:p w14:paraId="3043B69A" w14:textId="58812114" w:rsidR="007D00B8" w:rsidRPr="007D00B8" w:rsidRDefault="007D00B8" w:rsidP="00C30650">
            <w:pPr>
              <w:pStyle w:val="TableRows"/>
              <w:rPr>
                <w:b w:val="0"/>
                <w:bCs w:val="0"/>
              </w:rPr>
            </w:pPr>
            <w:r w:rsidRPr="007D00B8">
              <w:rPr>
                <w:b w:val="0"/>
                <w:bCs w:val="0"/>
              </w:rPr>
              <w:t>Threading or Drilling Match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30C0FF0C" w14:textId="77777777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06" w:type="dxa"/>
            <w:shd w:val="clear" w:color="auto" w:fill="auto"/>
            <w:vAlign w:val="center"/>
          </w:tcPr>
          <w:p w14:paraId="770545AC" w14:textId="77777777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6E4D06E" w14:textId="77777777" w:rsidR="00ED4A42" w:rsidRDefault="00ED4A42" w:rsidP="00A3115D"/>
    <w:p w14:paraId="11514046" w14:textId="4FF66D2B" w:rsidR="0004132C" w:rsidRDefault="0004132C" w:rsidP="0004132C">
      <w:pPr>
        <w:pStyle w:val="Heading4"/>
      </w:pPr>
      <w:r>
        <w:t>Reflection Journal</w:t>
      </w:r>
    </w:p>
    <w:p w14:paraId="751B7519" w14:textId="4DC7BF65" w:rsidR="0004132C" w:rsidRDefault="0004132C" w:rsidP="0004132C">
      <w:pPr>
        <w:rPr>
          <w:lang w:eastAsia="en-AU"/>
        </w:rPr>
      </w:pPr>
      <w:r>
        <w:rPr>
          <w:lang w:eastAsia="en-AU"/>
        </w:rPr>
        <w:t>Answer in 3-5 sentences per question.</w:t>
      </w:r>
    </w:p>
    <w:p w14:paraId="39683EB6" w14:textId="47B27820" w:rsidR="0004132C" w:rsidRDefault="0004132C" w:rsidP="0004132C">
      <w:pPr>
        <w:pStyle w:val="ListParagraph"/>
        <w:numPr>
          <w:ilvl w:val="0"/>
          <w:numId w:val="24"/>
        </w:numPr>
        <w:ind w:left="709"/>
        <w:rPr>
          <w:lang w:eastAsia="en-AU"/>
        </w:rPr>
      </w:pPr>
      <w:r>
        <w:rPr>
          <w:lang w:eastAsia="en-AU"/>
        </w:rPr>
        <w:t>What part of the project has gone well so far?</w:t>
      </w:r>
    </w:p>
    <w:p w14:paraId="6F3AA50E" w14:textId="77777777" w:rsidR="0004132C" w:rsidRDefault="0004132C" w:rsidP="0004132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DAFB3A" w14:textId="70DCE35E" w:rsidR="0004132C" w:rsidRDefault="0004132C" w:rsidP="0004132C">
      <w:pPr>
        <w:pStyle w:val="ListParagraph"/>
        <w:numPr>
          <w:ilvl w:val="0"/>
          <w:numId w:val="24"/>
        </w:numPr>
        <w:spacing w:line="480" w:lineRule="auto"/>
        <w:rPr>
          <w:lang w:eastAsia="en-AU"/>
        </w:rPr>
      </w:pPr>
      <w:r>
        <w:rPr>
          <w:lang w:eastAsia="en-AU"/>
        </w:rPr>
        <w:t>What machining or planning challenge have you faced?</w:t>
      </w:r>
    </w:p>
    <w:p w14:paraId="66E4C4B2" w14:textId="77777777" w:rsidR="0004132C" w:rsidRDefault="0004132C" w:rsidP="0004132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eastAsia="en-AU"/>
        </w:rPr>
        <w:lastRenderedPageBreak/>
        <w:t>______________________________________________________________________________________________________________________________________________________________________________</w:t>
      </w:r>
    </w:p>
    <w:p w14:paraId="3EE8A46D" w14:textId="587AEB40" w:rsidR="0004132C" w:rsidRDefault="0004132C" w:rsidP="0004132C">
      <w:pPr>
        <w:pStyle w:val="ListParagraph"/>
        <w:numPr>
          <w:ilvl w:val="0"/>
          <w:numId w:val="24"/>
        </w:numPr>
        <w:spacing w:line="480" w:lineRule="auto"/>
        <w:rPr>
          <w:lang w:eastAsia="en-AU"/>
        </w:rPr>
      </w:pPr>
      <w:r>
        <w:rPr>
          <w:lang w:eastAsia="en-AU"/>
        </w:rPr>
        <w:t>What will you change or improve in the next session?</w:t>
      </w:r>
    </w:p>
    <w:p w14:paraId="033AD4E0" w14:textId="77777777" w:rsidR="0004132C" w:rsidRDefault="0004132C" w:rsidP="0004132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DEDFD7" w14:textId="77777777" w:rsidR="0004132C" w:rsidRDefault="0004132C" w:rsidP="00A3115D"/>
    <w:p w14:paraId="107E66D5" w14:textId="0B95BC13" w:rsidR="00ED4A42" w:rsidRDefault="0004132C" w:rsidP="006D109A">
      <w:pPr>
        <w:pStyle w:val="Heading4"/>
      </w:pPr>
      <w:r>
        <w:t>Part Storage &amp; Labelli</w:t>
      </w:r>
      <w:r w:rsidR="002D35DF">
        <w:t>ng</w:t>
      </w:r>
    </w:p>
    <w:p w14:paraId="70EA12EE" w14:textId="77777777" w:rsidR="00A2672C" w:rsidRDefault="002D35DF" w:rsidP="00A2672C">
      <w:pPr>
        <w:pStyle w:val="ListParagraph"/>
        <w:numPr>
          <w:ilvl w:val="0"/>
          <w:numId w:val="25"/>
        </w:numPr>
        <w:rPr>
          <w:lang w:eastAsia="en-AU"/>
        </w:rPr>
      </w:pPr>
      <w:r>
        <w:rPr>
          <w:lang w:eastAsia="en-AU"/>
        </w:rPr>
        <w:t xml:space="preserve">Part(s) </w:t>
      </w:r>
      <w:proofErr w:type="gramStart"/>
      <w:r>
        <w:rPr>
          <w:lang w:eastAsia="en-AU"/>
        </w:rPr>
        <w:t>Stored:_</w:t>
      </w:r>
      <w:proofErr w:type="gramEnd"/>
      <w:r>
        <w:rPr>
          <w:lang w:eastAsia="en-AU"/>
        </w:rPr>
        <w:t>________________________</w:t>
      </w:r>
    </w:p>
    <w:p w14:paraId="512F8FAC" w14:textId="77777777" w:rsidR="007B3E5D" w:rsidRDefault="002D35DF" w:rsidP="00A2672C">
      <w:pPr>
        <w:pStyle w:val="ListParagraph"/>
        <w:numPr>
          <w:ilvl w:val="0"/>
          <w:numId w:val="25"/>
        </w:numPr>
        <w:rPr>
          <w:lang w:eastAsia="en-AU"/>
        </w:rPr>
      </w:pPr>
      <w:r>
        <w:rPr>
          <w:lang w:eastAsia="en-AU"/>
        </w:rPr>
        <w:t xml:space="preserve">Label Applied: </w:t>
      </w:r>
      <w:sdt>
        <w:sdtPr>
          <w:rPr>
            <w:rFonts w:ascii="MS Gothic" w:eastAsia="MS Gothic" w:hAnsi="MS Gothic"/>
            <w:sz w:val="28"/>
            <w:szCs w:val="28"/>
          </w:rPr>
          <w:id w:val="-8613596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2672C" w:rsidRPr="00A2672C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2672C">
        <w:t xml:space="preserve"> Yes</w:t>
      </w:r>
      <w:r w:rsidR="00A2672C" w:rsidRPr="00A2672C">
        <w:rPr>
          <w:sz w:val="28"/>
          <w:szCs w:val="28"/>
        </w:rPr>
        <w:tab/>
      </w:r>
      <w:sdt>
        <w:sdtPr>
          <w:rPr>
            <w:rFonts w:ascii="MS Gothic" w:eastAsia="MS Gothic" w:hAnsi="MS Gothic"/>
            <w:sz w:val="28"/>
            <w:szCs w:val="28"/>
          </w:rPr>
          <w:id w:val="90765158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2672C" w:rsidRPr="00A2672C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2672C">
        <w:t xml:space="preserve"> No</w:t>
      </w:r>
    </w:p>
    <w:p w14:paraId="1B1FB24F" w14:textId="77777777" w:rsidR="007B3E5D" w:rsidRDefault="007B3E5D" w:rsidP="00A2672C">
      <w:pPr>
        <w:pStyle w:val="ListParagraph"/>
        <w:numPr>
          <w:ilvl w:val="0"/>
          <w:numId w:val="25"/>
        </w:numPr>
        <w:rPr>
          <w:lang w:eastAsia="en-AU"/>
        </w:rPr>
      </w:pPr>
      <w:r>
        <w:t>Storage Location: _______________________</w:t>
      </w:r>
    </w:p>
    <w:p w14:paraId="43710A37" w14:textId="4F917AC5" w:rsidR="002D35DF" w:rsidRPr="00A2672C" w:rsidRDefault="00A2672C" w:rsidP="007B3E5D">
      <w:pPr>
        <w:ind w:left="360"/>
        <w:rPr>
          <w:szCs w:val="22"/>
          <w:lang w:eastAsia="en-AU"/>
        </w:rPr>
      </w:pPr>
      <w:r w:rsidRPr="007B3E5D">
        <w:rPr>
          <w:sz w:val="28"/>
          <w:szCs w:val="28"/>
        </w:rPr>
        <w:tab/>
      </w:r>
    </w:p>
    <w:p w14:paraId="4FE3EA66" w14:textId="74894851" w:rsidR="00224DE2" w:rsidRDefault="00224DE2" w:rsidP="00224DE2">
      <w:pPr>
        <w:pStyle w:val="Heading4"/>
      </w:pPr>
      <w:r>
        <w:t>Teacher Verification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7933"/>
        <w:gridCol w:w="1701"/>
      </w:tblGrid>
      <w:tr w:rsidR="00224DE2" w:rsidRPr="000A0E77" w14:paraId="6ED27FAA" w14:textId="77777777" w:rsidTr="00301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5A41CB9" w14:textId="7BBE2831" w:rsidR="00224DE2" w:rsidRPr="000A0E77" w:rsidRDefault="00A17259" w:rsidP="00301451">
            <w:pPr>
              <w:pStyle w:val="TableHeadings"/>
            </w:pPr>
            <w:r>
              <w:t>Review Area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3EEE4F6" w14:textId="77777777" w:rsidR="00224DE2" w:rsidRPr="000A0E77" w:rsidRDefault="00224DE2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Verified (</w:t>
            </w:r>
            <w:r w:rsidRPr="00552D73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</w:tr>
      <w:tr w:rsidR="00224DE2" w:rsidRPr="000A0E77" w14:paraId="39D21C69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C7895D8" w14:textId="596B8178" w:rsidR="00224DE2" w:rsidRPr="00A17259" w:rsidRDefault="00A17259" w:rsidP="00301451">
            <w:pPr>
              <w:pStyle w:val="TableRows"/>
              <w:rPr>
                <w:b w:val="0"/>
                <w:bCs w:val="0"/>
              </w:rPr>
            </w:pPr>
            <w:r w:rsidRPr="00A17259">
              <w:rPr>
                <w:b w:val="0"/>
                <w:bCs w:val="0"/>
              </w:rPr>
              <w:t>QA checklist reviewed for completeness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9194753" w14:textId="77777777" w:rsidR="00224DE2" w:rsidRPr="00C30650" w:rsidRDefault="00EC4A2C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2033998064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  <w:tr w:rsidR="00224DE2" w:rsidRPr="000A0E77" w14:paraId="138B18A3" w14:textId="77777777" w:rsidTr="00301451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C98B924" w14:textId="5DC51227" w:rsidR="00224DE2" w:rsidRPr="00A17259" w:rsidRDefault="00A17259" w:rsidP="00301451">
            <w:pPr>
              <w:pStyle w:val="TableRows"/>
              <w:rPr>
                <w:b w:val="0"/>
                <w:bCs w:val="0"/>
              </w:rPr>
            </w:pPr>
            <w:r w:rsidRPr="00A17259">
              <w:rPr>
                <w:b w:val="0"/>
                <w:bCs w:val="0"/>
              </w:rPr>
              <w:t>Dimensions or defects confirmed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A03817B" w14:textId="77777777" w:rsidR="00224DE2" w:rsidRPr="00C30650" w:rsidRDefault="00EC4A2C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1376893230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  <w:tr w:rsidR="00224DE2" w:rsidRPr="000A0E77" w14:paraId="6B61C457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3CED98" w14:textId="43297BB5" w:rsidR="00224DE2" w:rsidRPr="00A17259" w:rsidRDefault="00A17259" w:rsidP="00301451">
            <w:pPr>
              <w:pStyle w:val="TableRows"/>
              <w:rPr>
                <w:b w:val="0"/>
                <w:bCs w:val="0"/>
              </w:rPr>
            </w:pPr>
            <w:r w:rsidRPr="00A17259">
              <w:rPr>
                <w:b w:val="0"/>
                <w:bCs w:val="0"/>
              </w:rPr>
              <w:t>Student reflection shows insights or growth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E73CBE3" w14:textId="77777777" w:rsidR="00224DE2" w:rsidRPr="00C30650" w:rsidRDefault="00EC4A2C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912617269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</w:tbl>
    <w:p w14:paraId="1DACD684" w14:textId="77777777" w:rsidR="00224DE2" w:rsidRDefault="00224DE2" w:rsidP="00224DE2">
      <w:pPr>
        <w:tabs>
          <w:tab w:val="left" w:pos="2190"/>
        </w:tabs>
      </w:pPr>
    </w:p>
    <w:p w14:paraId="0AAE58AD" w14:textId="77777777" w:rsidR="00224DE2" w:rsidRDefault="00224DE2" w:rsidP="00224DE2">
      <w:pPr>
        <w:tabs>
          <w:tab w:val="left" w:pos="2190"/>
        </w:tabs>
      </w:pPr>
    </w:p>
    <w:p w14:paraId="5D8CACB4" w14:textId="77777777" w:rsidR="00224DE2" w:rsidRDefault="00224DE2" w:rsidP="00224DE2">
      <w:r>
        <w:t xml:space="preserve">Teacher </w:t>
      </w:r>
      <w:proofErr w:type="gramStart"/>
      <w:r>
        <w:t>Signature:_</w:t>
      </w:r>
      <w:proofErr w:type="gramEnd"/>
      <w:r>
        <w:t>__________________ Date: _________________</w:t>
      </w:r>
    </w:p>
    <w:p w14:paraId="67D6681D" w14:textId="77777777" w:rsidR="006D109A" w:rsidRDefault="006D109A" w:rsidP="00ED4A42">
      <w:pPr>
        <w:tabs>
          <w:tab w:val="left" w:pos="2190"/>
        </w:tabs>
      </w:pPr>
    </w:p>
    <w:bookmarkEnd w:id="0"/>
    <w:bookmarkEnd w:id="1"/>
    <w:bookmarkEnd w:id="2"/>
    <w:bookmarkEnd w:id="3"/>
    <w:sectPr w:rsidR="006D109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BE30C" w14:textId="77777777" w:rsidR="00AE5A13" w:rsidRDefault="00AE5A13" w:rsidP="009125CB">
      <w:r>
        <w:separator/>
      </w:r>
    </w:p>
    <w:p w14:paraId="33C2181B" w14:textId="77777777" w:rsidR="00AE5A13" w:rsidRDefault="00AE5A13" w:rsidP="009125CB"/>
    <w:p w14:paraId="382387FF" w14:textId="77777777" w:rsidR="00AE5A13" w:rsidRDefault="00AE5A13" w:rsidP="009125CB"/>
    <w:p w14:paraId="4625005A" w14:textId="77777777" w:rsidR="00AE5A13" w:rsidRDefault="00AE5A13" w:rsidP="009125CB"/>
  </w:endnote>
  <w:endnote w:type="continuationSeparator" w:id="0">
    <w:p w14:paraId="40B4753E" w14:textId="77777777" w:rsidR="00AE5A13" w:rsidRDefault="00AE5A13" w:rsidP="009125CB">
      <w:r>
        <w:continuationSeparator/>
      </w:r>
    </w:p>
    <w:p w14:paraId="6602AB94" w14:textId="77777777" w:rsidR="00AE5A13" w:rsidRDefault="00AE5A13" w:rsidP="009125CB"/>
    <w:p w14:paraId="0F7D47BA" w14:textId="77777777" w:rsidR="00AE5A13" w:rsidRDefault="00AE5A13" w:rsidP="009125CB"/>
    <w:p w14:paraId="543560D1" w14:textId="77777777" w:rsidR="00AE5A13" w:rsidRDefault="00AE5A13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E316D6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EC4A2C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BAC2" w14:textId="77777777" w:rsidR="00AE5A13" w:rsidRDefault="00AE5A13" w:rsidP="009125CB">
      <w:r>
        <w:separator/>
      </w:r>
    </w:p>
    <w:p w14:paraId="6DDB8B0D" w14:textId="77777777" w:rsidR="00AE5A13" w:rsidRDefault="00AE5A13" w:rsidP="009125CB"/>
    <w:p w14:paraId="1A72651D" w14:textId="77777777" w:rsidR="00AE5A13" w:rsidRDefault="00AE5A13" w:rsidP="009125CB"/>
    <w:p w14:paraId="319DD8E3" w14:textId="77777777" w:rsidR="00AE5A13" w:rsidRDefault="00AE5A13" w:rsidP="009125CB"/>
  </w:footnote>
  <w:footnote w:type="continuationSeparator" w:id="0">
    <w:p w14:paraId="11C80A8F" w14:textId="77777777" w:rsidR="00AE5A13" w:rsidRDefault="00AE5A13" w:rsidP="009125CB">
      <w:r>
        <w:continuationSeparator/>
      </w:r>
    </w:p>
    <w:p w14:paraId="4249D017" w14:textId="77777777" w:rsidR="00AE5A13" w:rsidRDefault="00AE5A13" w:rsidP="009125CB"/>
    <w:p w14:paraId="24C0C86A" w14:textId="77777777" w:rsidR="00AE5A13" w:rsidRDefault="00AE5A13" w:rsidP="009125CB"/>
    <w:p w14:paraId="12D55DFB" w14:textId="77777777" w:rsidR="00AE5A13" w:rsidRDefault="00AE5A13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2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9"/>
  </w:num>
  <w:num w:numId="2" w16cid:durableId="890966164">
    <w:abstractNumId w:val="11"/>
  </w:num>
  <w:num w:numId="3" w16cid:durableId="1776317215">
    <w:abstractNumId w:val="25"/>
  </w:num>
  <w:num w:numId="4" w16cid:durableId="1534071080">
    <w:abstractNumId w:val="20"/>
  </w:num>
  <w:num w:numId="5" w16cid:durableId="1673219778">
    <w:abstractNumId w:val="10"/>
  </w:num>
  <w:num w:numId="6" w16cid:durableId="1200585890">
    <w:abstractNumId w:val="18"/>
  </w:num>
  <w:num w:numId="7" w16cid:durableId="1908228620">
    <w:abstractNumId w:val="13"/>
  </w:num>
  <w:num w:numId="8" w16cid:durableId="1147357831">
    <w:abstractNumId w:val="1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2"/>
  </w:num>
  <w:num w:numId="19" w16cid:durableId="173418005">
    <w:abstractNumId w:val="15"/>
  </w:num>
  <w:num w:numId="20" w16cid:durableId="2127193325">
    <w:abstractNumId w:val="22"/>
  </w:num>
  <w:num w:numId="21" w16cid:durableId="383067315">
    <w:abstractNumId w:val="21"/>
  </w:num>
  <w:num w:numId="22" w16cid:durableId="1951935085">
    <w:abstractNumId w:val="24"/>
  </w:num>
  <w:num w:numId="23" w16cid:durableId="558134442">
    <w:abstractNumId w:val="23"/>
  </w:num>
  <w:num w:numId="24" w16cid:durableId="54202057">
    <w:abstractNumId w:val="16"/>
  </w:num>
  <w:num w:numId="25" w16cid:durableId="580530458">
    <w:abstractNumId w:val="19"/>
  </w:num>
  <w:num w:numId="26" w16cid:durableId="44165130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35DF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6AD3"/>
    <w:rsid w:val="00367B10"/>
    <w:rsid w:val="00372C25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2F3D"/>
    <w:rsid w:val="007A52B5"/>
    <w:rsid w:val="007A5C53"/>
    <w:rsid w:val="007B2076"/>
    <w:rsid w:val="007B38C9"/>
    <w:rsid w:val="007B3E5D"/>
    <w:rsid w:val="007C6219"/>
    <w:rsid w:val="007D00B8"/>
    <w:rsid w:val="007D1388"/>
    <w:rsid w:val="007D3DCD"/>
    <w:rsid w:val="007E1382"/>
    <w:rsid w:val="007E3336"/>
    <w:rsid w:val="007E3531"/>
    <w:rsid w:val="007E3B2F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2E26"/>
    <w:rsid w:val="00924506"/>
    <w:rsid w:val="00924B81"/>
    <w:rsid w:val="00941FC8"/>
    <w:rsid w:val="0094539E"/>
    <w:rsid w:val="0094687C"/>
    <w:rsid w:val="0096505C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A53"/>
    <w:rsid w:val="00A15B74"/>
    <w:rsid w:val="00A17259"/>
    <w:rsid w:val="00A251FA"/>
    <w:rsid w:val="00A2672C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36A"/>
    <w:rsid w:val="00B125A5"/>
    <w:rsid w:val="00B230D0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4A2C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50DF0624-0220-4B33-9064-CA0646F87DFB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14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11</cp:revision>
  <dcterms:created xsi:type="dcterms:W3CDTF">2025-07-08T19:18:00Z</dcterms:created>
  <dcterms:modified xsi:type="dcterms:W3CDTF">2025-09-26T03:51:00Z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